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0DC43FB4" w:rsidR="00ED5196" w:rsidRPr="000D6013" w:rsidRDefault="00F2764C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F2764C">
              <w:rPr>
                <w:rFonts w:asciiTheme="minorHAnsi" w:hAnsiTheme="minorHAnsi" w:cstheme="minorHAnsi"/>
                <w:sz w:val="22"/>
                <w:szCs w:val="22"/>
              </w:rPr>
              <w:t>602-01/22-04/0008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15C22A0B" w:rsidR="00294A5E" w:rsidRPr="00FC21C2" w:rsidRDefault="00F2764C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062C60">
              <w:rPr>
                <w:rFonts w:ascii="Arial" w:hAnsi="Arial" w:cs="Arial"/>
                <w:sz w:val="20"/>
                <w:szCs w:val="20"/>
              </w:rPr>
              <w:t>izika</w:t>
            </w:r>
            <w:r>
              <w:rPr>
                <w:rFonts w:ascii="Arial" w:hAnsi="Arial" w:cs="Arial"/>
                <w:sz w:val="20"/>
                <w:szCs w:val="20"/>
              </w:rPr>
              <w:t xml:space="preserve"> i informatika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5FFD806B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4473A98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2C60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1D627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1D627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CD966" w14:textId="77777777" w:rsidR="001D6270" w:rsidRDefault="001D6270">
      <w:r>
        <w:separator/>
      </w:r>
    </w:p>
  </w:endnote>
  <w:endnote w:type="continuationSeparator" w:id="0">
    <w:p w14:paraId="273082C3" w14:textId="77777777" w:rsidR="001D6270" w:rsidRDefault="001D6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8FE0" w14:textId="77777777" w:rsidR="001D6270" w:rsidRDefault="001D6270">
      <w:r>
        <w:separator/>
      </w:r>
    </w:p>
  </w:footnote>
  <w:footnote w:type="continuationSeparator" w:id="0">
    <w:p w14:paraId="73D6F23B" w14:textId="77777777" w:rsidR="001D6270" w:rsidRDefault="001D6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62C60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D6270"/>
    <w:rsid w:val="001E4E9F"/>
    <w:rsid w:val="001F0413"/>
    <w:rsid w:val="001F28E3"/>
    <w:rsid w:val="00204EFE"/>
    <w:rsid w:val="00212314"/>
    <w:rsid w:val="00220CD7"/>
    <w:rsid w:val="00231FD6"/>
    <w:rsid w:val="00277D6C"/>
    <w:rsid w:val="00294A5E"/>
    <w:rsid w:val="002C791C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24BD9"/>
    <w:rsid w:val="00447FD6"/>
    <w:rsid w:val="0045008F"/>
    <w:rsid w:val="0047495E"/>
    <w:rsid w:val="0049169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864FD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BE63A2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1C7D"/>
    <w:rsid w:val="00F23714"/>
    <w:rsid w:val="00F25881"/>
    <w:rsid w:val="00F2764C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810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2022-05-11T13:22:00Z</dcterms:created>
  <dcterms:modified xsi:type="dcterms:W3CDTF">2022-05-11T13:22:00Z</dcterms:modified>
</cp:coreProperties>
</file>